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36"/>
          <w:szCs w:val="28"/>
          <w:lang w:val="ru-RU"/>
        </w:rPr>
      </w:pPr>
      <w:hyperlink r:id="rId5" w:history="1">
        <w:r w:rsidRPr="002D5093">
          <w:rPr>
            <w:rStyle w:val="Hyperlink"/>
            <w:rFonts w:ascii="Times New Roman" w:hAnsi="Times New Roman"/>
            <w:b/>
            <w:noProof/>
            <w:sz w:val="36"/>
            <w:szCs w:val="28"/>
            <w:lang w:val="ru-RU"/>
          </w:rPr>
          <w:t>http://fantazery.moy.su/publ/12-1-0-97</w:t>
        </w:r>
      </w:hyperlink>
    </w:p>
    <w:p w:rsidR="00C05040" w:rsidRPr="00540D05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36"/>
          <w:szCs w:val="28"/>
          <w:lang w:val="ru-RU"/>
        </w:rPr>
      </w:pPr>
      <w:r w:rsidRPr="00540D05">
        <w:rPr>
          <w:rFonts w:ascii="Times New Roman" w:hAnsi="Times New Roman"/>
          <w:b/>
          <w:noProof/>
          <w:sz w:val="36"/>
          <w:szCs w:val="28"/>
          <w:lang w:val="ru-RU"/>
        </w:rPr>
        <w:t>Комплексная проверочная работа</w:t>
      </w:r>
    </w:p>
    <w:p w:rsidR="00C05040" w:rsidRPr="00540D05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36"/>
          <w:szCs w:val="28"/>
          <w:lang w:val="ru-RU"/>
        </w:rPr>
      </w:pPr>
      <w:r w:rsidRPr="00540D05">
        <w:rPr>
          <w:rFonts w:ascii="Times New Roman" w:hAnsi="Times New Roman"/>
          <w:b/>
          <w:noProof/>
          <w:sz w:val="36"/>
          <w:szCs w:val="28"/>
          <w:lang w:val="ru-RU"/>
        </w:rPr>
        <w:t xml:space="preserve">2 класс </w:t>
      </w: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Pr="0055096B" w:rsidRDefault="00C05040" w:rsidP="00F25555">
      <w:pPr>
        <w:pStyle w:val="NoSpacing"/>
        <w:ind w:firstLine="709"/>
        <w:jc w:val="center"/>
        <w:rPr>
          <w:rFonts w:ascii="Times New Roman" w:hAnsi="Times New Roman"/>
          <w:b/>
          <w:sz w:val="40"/>
          <w:szCs w:val="40"/>
          <w:lang w:val="ru-RU"/>
        </w:rPr>
      </w:pPr>
      <w:r w:rsidRPr="0055096B">
        <w:rPr>
          <w:rFonts w:ascii="Times New Roman" w:hAnsi="Times New Roman"/>
          <w:b/>
          <w:sz w:val="40"/>
          <w:szCs w:val="40"/>
          <w:lang w:val="ru-RU"/>
        </w:rPr>
        <w:t>Какие бывают дупла?</w:t>
      </w:r>
    </w:p>
    <w:p w:rsidR="00C05040" w:rsidRPr="0055096B" w:rsidRDefault="00C05040" w:rsidP="00F25555">
      <w:pPr>
        <w:pStyle w:val="NoSpacing"/>
        <w:ind w:firstLine="709"/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 w:rsidRPr="0055096B">
        <w:rPr>
          <w:rFonts w:ascii="Times New Roman" w:hAnsi="Times New Roman"/>
          <w:sz w:val="40"/>
          <w:szCs w:val="40"/>
          <w:lang w:val="ru-RU"/>
        </w:rPr>
        <w:t>Каждое дупло в лесу – загадка. Умелый следопыт по следам разгадает дупляного жителя.</w:t>
      </w: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>
        <w:rPr>
          <w:noProof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7.4pt;margin-top:17.5pt;width:87.75pt;height:116.25pt;z-index:-251642880;visibility:visible" wrapcoords="-185 0 -185 21461 21600 21461 21600 0 -185 0">
            <v:imagedata r:id="rId6" o:title="" cropbottom="2266f" cropleft="16262f" cropright="17237f"/>
            <w10:wrap type="tight"/>
          </v:shape>
        </w:pict>
      </w:r>
      <w:r>
        <w:rPr>
          <w:noProof/>
          <w:lang w:val="ru-RU" w:eastAsia="ru-RU"/>
        </w:rPr>
        <w:pict>
          <v:shape id="_x0000_s1027" type="#_x0000_t75" style="position:absolute;left:0;text-align:left;margin-left:385.15pt;margin-top:25.45pt;width:93.05pt;height:127.85pt;z-index:-251639808;visibility:visible" wrapcoords="-174 0 -174 21473 21600 21473 21600 0 -174 0">
            <v:imagedata r:id="rId7" o:title="" cropleft="10205f"/>
            <w10:wrap type="tight"/>
          </v:shape>
        </w:pict>
      </w:r>
      <w:r w:rsidRPr="0055096B">
        <w:rPr>
          <w:rFonts w:ascii="Times New Roman" w:hAnsi="Times New Roman"/>
          <w:sz w:val="40"/>
          <w:szCs w:val="40"/>
          <w:lang w:val="ru-RU"/>
        </w:rPr>
        <w:t>Бывают дупла-ночлежки. В них проводят ночь белки, дятлы. Сыч днюет в дупле, а ночью летит на охоту.</w:t>
      </w: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 w:rsidRPr="0055096B">
        <w:rPr>
          <w:rFonts w:ascii="Times New Roman" w:hAnsi="Times New Roman"/>
          <w:sz w:val="40"/>
          <w:szCs w:val="40"/>
          <w:lang w:val="ru-RU"/>
        </w:rPr>
        <w:t>Бывают дупла-кладовые. В них белка прячет орехи. Куница положит про запас лесную мышь.</w:t>
      </w: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>
        <w:rPr>
          <w:noProof/>
          <w:lang w:val="ru-RU" w:eastAsia="ru-RU"/>
        </w:rPr>
        <w:pict>
          <v:shape id="_x0000_s1028" type="#_x0000_t75" style="position:absolute;left:0;text-align:left;margin-left:-23.45pt;margin-top:15.3pt;width:83.8pt;height:123.75pt;z-index:-251641856;visibility:visible" wrapcoords="-193 0 -193 21469 21600 21469 21600 0 -193 0">
            <v:imagedata r:id="rId8" o:title="" croptop="3344f" cropbottom="-16f" cropleft="12452f"/>
            <w10:wrap type="tight"/>
          </v:shape>
        </w:pict>
      </w:r>
      <w:r>
        <w:rPr>
          <w:noProof/>
          <w:lang w:val="ru-RU" w:eastAsia="ru-RU"/>
        </w:rPr>
        <w:pict>
          <v:shape id="_x0000_s1029" type="#_x0000_t75" style="position:absolute;left:0;text-align:left;margin-left:353.05pt;margin-top:72.35pt;width:119.3pt;height:80.55pt;z-index:-251638784;visibility:visible" wrapcoords="-136 0 -136 21398 21600 21398 21600 0 -136 0">
            <v:imagedata r:id="rId9" o:title=""/>
            <w10:wrap type="tight"/>
          </v:shape>
        </w:pict>
      </w:r>
      <w:r w:rsidRPr="0055096B">
        <w:rPr>
          <w:rFonts w:ascii="Times New Roman" w:hAnsi="Times New Roman"/>
          <w:sz w:val="40"/>
          <w:szCs w:val="40"/>
          <w:lang w:val="ru-RU"/>
        </w:rPr>
        <w:t xml:space="preserve">За день белка съедает 36 орехов, дятел добывает и съедает до 600 штук личинок. Куница за день съедает семь грызунов, а сыч ловит и съедает в день две мыши. </w:t>
      </w: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>
        <w:rPr>
          <w:noProof/>
          <w:lang w:val="ru-RU" w:eastAsia="ru-RU"/>
        </w:rPr>
        <w:pict>
          <v:shape id="_x0000_s1030" type="#_x0000_t75" style="position:absolute;left:0;text-align:left;margin-left:283.3pt;margin-top:72.45pt;width:108pt;height:106.5pt;z-index:-251640832;visibility:visible" wrapcoords="-150 0 -150 21448 21600 21448 21600 0 -150 0">
            <v:imagedata r:id="rId10" o:title=""/>
            <w10:wrap type="tight"/>
          </v:shape>
        </w:pict>
      </w:r>
      <w:r w:rsidRPr="0055096B">
        <w:rPr>
          <w:rFonts w:ascii="Times New Roman" w:hAnsi="Times New Roman"/>
          <w:sz w:val="40"/>
          <w:szCs w:val="40"/>
          <w:lang w:val="ru-RU"/>
        </w:rPr>
        <w:t xml:space="preserve">Бывают дупла-спальни. Всю зиму спит в дупле летучая мышь. Она проводит зимнюю спячку вниз головой. Всю зиму ничего не ест и не пьёт. </w:t>
      </w:r>
    </w:p>
    <w:p w:rsidR="00C05040" w:rsidRPr="0055096B" w:rsidRDefault="00C05040" w:rsidP="00F25555">
      <w:pPr>
        <w:pStyle w:val="NoSpacing"/>
        <w:ind w:firstLine="709"/>
        <w:jc w:val="both"/>
        <w:rPr>
          <w:rFonts w:ascii="Times New Roman" w:hAnsi="Times New Roman"/>
          <w:sz w:val="40"/>
          <w:szCs w:val="40"/>
          <w:lang w:val="ru-RU"/>
        </w:rPr>
      </w:pPr>
      <w:r w:rsidRPr="0055096B">
        <w:rPr>
          <w:rFonts w:ascii="Times New Roman" w:hAnsi="Times New Roman"/>
          <w:sz w:val="40"/>
          <w:szCs w:val="40"/>
          <w:lang w:val="ru-RU"/>
        </w:rPr>
        <w:t>Сколько дупел, столько и загадок.</w:t>
      </w:r>
    </w:p>
    <w:p w:rsidR="00C05040" w:rsidRPr="007103A1" w:rsidRDefault="00C05040" w:rsidP="00F25555">
      <w:pPr>
        <w:tabs>
          <w:tab w:val="left" w:pos="2210"/>
        </w:tabs>
        <w:rPr>
          <w:sz w:val="40"/>
          <w:szCs w:val="40"/>
        </w:rPr>
      </w:pPr>
    </w:p>
    <w:p w:rsidR="00C05040" w:rsidRPr="00E66DE3" w:rsidRDefault="00C05040" w:rsidP="00F25555">
      <w:pPr>
        <w:rPr>
          <w:sz w:val="32"/>
          <w:szCs w:val="32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Default="00C05040" w:rsidP="00F25555">
      <w:pPr>
        <w:pStyle w:val="NoSpacing"/>
        <w:spacing w:line="360" w:lineRule="auto"/>
        <w:jc w:val="center"/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1-й вариант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Фамилия, имя ____________________</w:t>
      </w:r>
      <w:r>
        <w:rPr>
          <w:rFonts w:ascii="Times New Roman" w:hAnsi="Times New Roman"/>
          <w:b/>
          <w:sz w:val="32"/>
          <w:szCs w:val="32"/>
          <w:lang w:val="ru-RU"/>
        </w:rPr>
        <w:t>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Школа __________________________ К</w:t>
      </w:r>
      <w:r>
        <w:rPr>
          <w:rFonts w:ascii="Times New Roman" w:hAnsi="Times New Roman"/>
          <w:b/>
          <w:sz w:val="32"/>
          <w:szCs w:val="32"/>
          <w:lang w:val="ru-RU"/>
        </w:rPr>
        <w:t>ласс 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ОСНОВНАЯ ЧАСТЬ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Постарайся выполнить все задания этой части. Выполняй их по порядку. Прочитай текст.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№1.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 ком говорится в третьем абзаце текста?</w:t>
      </w:r>
    </w:p>
    <w:p w:rsidR="00C05040" w:rsidRPr="00540D05" w:rsidRDefault="00C05040" w:rsidP="00540D05">
      <w:pPr>
        <w:pStyle w:val="NoSpacing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Ответ.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В нем говорится о ___________</w:t>
      </w:r>
      <w:r>
        <w:rPr>
          <w:rFonts w:ascii="Times New Roman" w:hAnsi="Times New Roman"/>
          <w:sz w:val="32"/>
          <w:szCs w:val="32"/>
          <w:lang w:val="ru-RU"/>
        </w:rPr>
        <w:t xml:space="preserve">___________________________ 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.    </w:t>
      </w:r>
    </w:p>
    <w:p w:rsidR="00C05040" w:rsidRPr="00540D05" w:rsidRDefault="00C05040" w:rsidP="00540D05">
      <w:pPr>
        <w:pStyle w:val="NoSpacing"/>
        <w:spacing w:before="24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№2.</w:t>
      </w:r>
    </w:p>
    <w:p w:rsidR="00C05040" w:rsidRPr="00540D05" w:rsidRDefault="00C05040" w:rsidP="00540D05">
      <w:pPr>
        <w:pStyle w:val="NoSpacing"/>
        <w:spacing w:line="276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в тексте ответ на вопрос: «Как использует дупло белка?» Спиши это предложение.  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</w:t>
      </w:r>
      <w:r w:rsidRPr="00540D05">
        <w:rPr>
          <w:rFonts w:ascii="Times New Roman" w:hAnsi="Times New Roman"/>
          <w:sz w:val="32"/>
          <w:szCs w:val="32"/>
          <w:lang w:val="ru-RU"/>
        </w:rPr>
        <w:t>Проверь свою запись, если надо, исправь.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№3.</w:t>
      </w:r>
    </w:p>
    <w:p w:rsidR="00C05040" w:rsidRPr="00540D05" w:rsidRDefault="00C05040" w:rsidP="00540D05">
      <w:pPr>
        <w:pStyle w:val="NoSpacing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Найди в выписанном тобою предложении слово, обозначающее действие предмета. </w:t>
      </w:r>
      <w:r w:rsidRPr="00540D05">
        <w:rPr>
          <w:rFonts w:ascii="Times New Roman" w:hAnsi="Times New Roman"/>
          <w:sz w:val="32"/>
          <w:szCs w:val="32"/>
        </w:rPr>
        <w:t>Выпиши его. _______</w:t>
      </w:r>
      <w:r>
        <w:rPr>
          <w:rFonts w:ascii="Times New Roman" w:hAnsi="Times New Roman"/>
          <w:sz w:val="32"/>
          <w:szCs w:val="32"/>
        </w:rPr>
        <w:t xml:space="preserve">_____________________________  </w:t>
      </w:r>
    </w:p>
    <w:p w:rsidR="00C05040" w:rsidRPr="00540D05" w:rsidRDefault="00C05040" w:rsidP="00540D05">
      <w:pPr>
        <w:pStyle w:val="NoSpacing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Найди в выписанном тобою предложении слово, обозначающее предмет. </w:t>
      </w:r>
      <w:r w:rsidRPr="00540D05">
        <w:rPr>
          <w:rFonts w:ascii="Times New Roman" w:hAnsi="Times New Roman"/>
          <w:sz w:val="32"/>
          <w:szCs w:val="32"/>
        </w:rPr>
        <w:t>Выпиши его. ________________</w:t>
      </w:r>
      <w:r>
        <w:rPr>
          <w:rFonts w:ascii="Times New Roman" w:hAnsi="Times New Roman"/>
          <w:sz w:val="32"/>
          <w:szCs w:val="32"/>
        </w:rPr>
        <w:t xml:space="preserve">_____________________________ 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№4.</w:t>
      </w:r>
    </w:p>
    <w:p w:rsidR="00C05040" w:rsidRPr="00540D05" w:rsidRDefault="00C05040" w:rsidP="00540D05">
      <w:pPr>
        <w:pStyle w:val="NoSpacing"/>
        <w:numPr>
          <w:ilvl w:val="0"/>
          <w:numId w:val="2"/>
        </w:numPr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и выпиши из текста названия птиц.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</w:rPr>
        <w:t>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</w:t>
      </w:r>
    </w:p>
    <w:p w:rsidR="00C05040" w:rsidRPr="00540D05" w:rsidRDefault="00C05040" w:rsidP="00540D05">
      <w:pPr>
        <w:pStyle w:val="NoSpacing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Подчеркни в выписанных словах буквы мягких согласных.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№5.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Белка запасла на зиму 65 орехов и 28 грибов.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Запиши вопрос задачи, если она решается так: 65 + 28 =…</w:t>
      </w:r>
    </w:p>
    <w:p w:rsidR="00C05040" w:rsidRDefault="00C05040">
      <w:pPr>
        <w:rPr>
          <w:lang w:val="en-US" w:eastAsia="en-US"/>
        </w:rPr>
      </w:pPr>
      <w:r>
        <w:rPr>
          <w:rFonts w:ascii="Times New Roman" w:hAnsi="Times New Roman"/>
          <w:sz w:val="32"/>
          <w:szCs w:val="32"/>
        </w:rPr>
        <w:t>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>Сосчитай и запиши ответ: 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</w:rPr>
        <w:t>________________________________________________________</w:t>
      </w:r>
      <w:r>
        <w:rPr>
          <w:rFonts w:ascii="Times New Roman" w:hAnsi="Times New Roman"/>
          <w:sz w:val="32"/>
          <w:szCs w:val="32"/>
        </w:rPr>
        <w:t>________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spacing w:line="360" w:lineRule="auto"/>
        <w:ind w:left="0" w:firstLine="0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 сколько меньше грибов, чем орехов запасла белка? Запиши выражение и вычисли его значение: 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№6.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rect id="_x0000_s1031" style="position:absolute;margin-left:117.95pt;margin-top:4.95pt;width:17.55pt;height:12.1pt;z-index:251624448"/>
        </w:pict>
      </w:r>
      <w:r>
        <w:rPr>
          <w:noProof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123.4pt;margin-top:7.65pt;width:3.2pt;height:9.4pt;flip:x y;z-index:251625472" o:connectortype="straight"/>
        </w:pict>
      </w:r>
      <w:r>
        <w:rPr>
          <w:noProof/>
          <w:lang w:val="ru-RU" w:eastAsia="ru-RU"/>
        </w:rPr>
        <w:pict>
          <v:shape id="_x0000_s1033" type="#_x0000_t32" style="position:absolute;margin-left:126.6pt;margin-top:7.65pt;width:3.1pt;height:9.4pt;flip:x;z-index:251626496" o:connectortype="straight"/>
        </w:pict>
      </w: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540D05">
        <w:rPr>
          <w:rFonts w:ascii="Times New Roman" w:hAnsi="Times New Roman"/>
          <w:sz w:val="32"/>
          <w:szCs w:val="32"/>
          <w:lang w:val="ru-RU"/>
        </w:rPr>
        <w:t>Отметь  значком     , у какого животного продолжительность жизни больше чем, у летучей мыши, но меньше, чем у сыча.</w:t>
      </w:r>
    </w:p>
    <w:tbl>
      <w:tblPr>
        <w:tblW w:w="0" w:type="auto"/>
        <w:jc w:val="center"/>
        <w:tblLook w:val="00A0"/>
      </w:tblPr>
      <w:tblGrid>
        <w:gridCol w:w="1927"/>
        <w:gridCol w:w="1918"/>
        <w:gridCol w:w="1925"/>
        <w:gridCol w:w="1919"/>
        <w:gridCol w:w="1882"/>
      </w:tblGrid>
      <w:tr w:rsidR="00C05040" w:rsidRPr="009D2891" w:rsidTr="000A41D9">
        <w:trPr>
          <w:jc w:val="center"/>
        </w:trPr>
        <w:tc>
          <w:tcPr>
            <w:tcW w:w="1927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34" style="position:absolute;left:0;text-align:left;margin-left:16.7pt;margin-top:1.9pt;width:12.1pt;height:12.1pt;z-index:251633664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А</w:t>
            </w:r>
          </w:p>
        </w:tc>
        <w:tc>
          <w:tcPr>
            <w:tcW w:w="1918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35" style="position:absolute;left:0;text-align:left;margin-left:15.1pt;margin-top:1.9pt;width:12.1pt;height:12.1pt;z-index:251632640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Б</w:t>
            </w:r>
          </w:p>
        </w:tc>
        <w:tc>
          <w:tcPr>
            <w:tcW w:w="1925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36" style="position:absolute;left:0;text-align:left;margin-left:14.15pt;margin-top:1.9pt;width:12.1pt;height:12.1pt;z-index:251634688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В</w:t>
            </w:r>
          </w:p>
        </w:tc>
        <w:tc>
          <w:tcPr>
            <w:tcW w:w="1919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37" style="position:absolute;left:0;text-align:left;margin-left:13.4pt;margin-top:1.9pt;width:12.1pt;height:12.1pt;z-index:251635712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Г</w:t>
            </w:r>
          </w:p>
        </w:tc>
        <w:tc>
          <w:tcPr>
            <w:tcW w:w="1882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noProof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38" style="position:absolute;left:0;text-align:left;margin-left:17.75pt;margin-top:1.9pt;width:12.1pt;height:12.1pt;z-index:251636736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Д</w:t>
            </w:r>
          </w:p>
        </w:tc>
      </w:tr>
    </w:tbl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>
        <w:rPr>
          <w:noProof/>
          <w:lang w:val="ru-RU" w:eastAsia="ru-RU"/>
        </w:rPr>
        <w:pict>
          <v:shape id="Рисунок 1" o:spid="_x0000_s1039" type="#_x0000_t75" style="position:absolute;left:0;text-align:left;margin-left:-.05pt;margin-top:14.6pt;width:77.8pt;height:78.25pt;z-index:251627520;visibility:visible;mso-position-horizontal-relative:text;mso-position-vertical-relative:text" stroked="t">
            <v:imagedata r:id="rId11" o:title=""/>
          </v:shape>
        </w:pict>
      </w:r>
      <w:r>
        <w:rPr>
          <w:noProof/>
          <w:lang w:val="ru-RU" w:eastAsia="ru-RU"/>
        </w:rPr>
        <w:pict>
          <v:shape id="Рисунок 4" o:spid="_x0000_s1040" type="#_x0000_t75" style="position:absolute;left:0;text-align:left;margin-left:109.35pt;margin-top:14.6pt;width:61.05pt;height:77.9pt;z-index:251628544;visibility:visible;mso-position-horizontal-relative:text;mso-position-vertical-relative:text" stroked="t">
            <v:imagedata r:id="rId12" o:title=""/>
          </v:shape>
        </w:pict>
      </w:r>
      <w:r>
        <w:rPr>
          <w:noProof/>
          <w:lang w:val="ru-RU" w:eastAsia="ru-RU"/>
        </w:rPr>
        <w:pict>
          <v:shape id="Рисунок 10" o:spid="_x0000_s1041" type="#_x0000_t75" style="position:absolute;left:0;text-align:left;margin-left:192.35pt;margin-top:14.6pt;width:76.8pt;height:77.8pt;z-index:251630592;visibility:visible;mso-position-horizontal-relative:text;mso-position-vertical-relative:text" stroked="t">
            <v:imagedata r:id="rId13" o:title="" cropbottom="18568f"/>
          </v:shape>
        </w:pict>
      </w:r>
      <w:r>
        <w:rPr>
          <w:noProof/>
          <w:lang w:val="ru-RU" w:eastAsia="ru-RU"/>
        </w:rPr>
        <w:pict>
          <v:shape id="Рисунок 7" o:spid="_x0000_s1042" type="#_x0000_t75" style="position:absolute;left:0;text-align:left;margin-left:290.85pt;margin-top:13.9pt;width:69.1pt;height:77.8pt;z-index:251629568;visibility:visible;mso-position-horizontal-relative:text;mso-position-vertical-relative:text" stroked="t">
            <v:imagedata r:id="rId14" o:title="" croptop="3864f" cropbottom="3137f" cropleft="-176f" cropright="6043f"/>
          </v:shape>
        </w:pict>
      </w:r>
      <w:r>
        <w:rPr>
          <w:noProof/>
          <w:lang w:val="ru-RU" w:eastAsia="ru-RU"/>
        </w:rPr>
        <w:pict>
          <v:shape id="_x0000_s1043" type="#_x0000_t75" style="position:absolute;left:0;text-align:left;margin-left:387.85pt;margin-top:13.95pt;width:81.6pt;height:78.5pt;z-index:251631616;visibility:visible;mso-position-horizontal-relative:text;mso-position-vertical-relative:text" stroked="t">
            <v:imagedata r:id="rId15" o:title=""/>
          </v:shape>
        </w:pic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                       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 xml:space="preserve">  60 мес.</w:t>
      </w:r>
      <w:r>
        <w:rPr>
          <w:rFonts w:ascii="Times New Roman" w:hAnsi="Times New Roman"/>
          <w:sz w:val="32"/>
          <w:szCs w:val="32"/>
          <w:lang w:val="ru-RU"/>
        </w:rPr>
        <w:tab/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96 мес.</w:t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     80 мес.</w:t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  92 мес.            </w:t>
      </w:r>
      <w:r w:rsidRPr="00540D05">
        <w:rPr>
          <w:rFonts w:ascii="Times New Roman" w:hAnsi="Times New Roman"/>
          <w:sz w:val="32"/>
          <w:szCs w:val="32"/>
          <w:lang w:val="ru-RU"/>
        </w:rPr>
        <w:t>72 мес.</w:t>
      </w: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ДОПОЛНИТЕЛЬНАЯ ЧАСТЬ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Задания 7 – 10 можно выполнять в любом порядке.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не меньше трех любых заданий.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№7.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Заполни таблицу, используя данные текста.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1"/>
        <w:gridCol w:w="3119"/>
        <w:gridCol w:w="4501"/>
      </w:tblGrid>
      <w:tr w:rsidR="00C05040" w:rsidRPr="009D2891" w:rsidTr="00540D05">
        <w:tc>
          <w:tcPr>
            <w:tcW w:w="195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Животное</w:t>
            </w:r>
          </w:p>
        </w:tc>
        <w:tc>
          <w:tcPr>
            <w:tcW w:w="3119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Количество еды</w:t>
            </w:r>
          </w:p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за день</w:t>
            </w:r>
          </w:p>
        </w:tc>
        <w:tc>
          <w:tcPr>
            <w:tcW w:w="450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 xml:space="preserve">Кто на первом месте по количеству съедаемой еды за день? </w:t>
            </w: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Какие места у остальных?</w:t>
            </w:r>
          </w:p>
        </w:tc>
      </w:tr>
      <w:tr w:rsidR="00C05040" w:rsidRPr="009D2891" w:rsidTr="00540D05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Сыч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540D05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Куница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540D05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Дятел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540D05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Белка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C05040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>
        <w:rPr>
          <w:rFonts w:ascii="Times New Roman" w:hAnsi="Times New Roman"/>
          <w:b/>
          <w:sz w:val="32"/>
          <w:szCs w:val="32"/>
          <w:lang w:val="ru-RU"/>
        </w:rPr>
        <w:br w:type="textWrapping" w:clear="all"/>
      </w:r>
    </w:p>
    <w:p w:rsidR="00C05040" w:rsidRPr="00540D05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№8.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Ответь на вопрос и коротко поясни свой ответ.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noProof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Кто из животных, перечисленных в тексте, делает запасы на зиму? </w:t>
      </w:r>
      <w:r w:rsidRPr="00540D05">
        <w:rPr>
          <w:rFonts w:ascii="Times New Roman" w:hAnsi="Times New Roman"/>
          <w:noProof/>
          <w:sz w:val="32"/>
          <w:szCs w:val="32"/>
          <w:lang w:val="ru-RU"/>
        </w:rPr>
        <w:t>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noProof/>
          <w:sz w:val="32"/>
          <w:szCs w:val="32"/>
          <w:lang w:val="ru-RU"/>
        </w:rPr>
      </w:pPr>
      <w:r w:rsidRPr="00540D05">
        <w:rPr>
          <w:rFonts w:ascii="Times New Roman" w:hAnsi="Times New Roman"/>
          <w:noProof/>
          <w:sz w:val="32"/>
          <w:szCs w:val="32"/>
          <w:lang w:val="ru-RU"/>
        </w:rPr>
        <w:t>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№9.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В охране природы маленьких дел нет. А что ты делаешь, чтобы сохранить природу?________________________________________________________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№10.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Напиши, что означает слово «дупло»? 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2-й вариант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Фамилия, имя ____________________</w:t>
      </w:r>
      <w:r>
        <w:rPr>
          <w:rFonts w:ascii="Times New Roman" w:hAnsi="Times New Roman"/>
          <w:b/>
          <w:sz w:val="32"/>
          <w:szCs w:val="32"/>
          <w:lang w:val="ru-RU"/>
        </w:rPr>
        <w:t>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Школа __________________________ К</w:t>
      </w:r>
      <w:r>
        <w:rPr>
          <w:rFonts w:ascii="Times New Roman" w:hAnsi="Times New Roman"/>
          <w:b/>
          <w:sz w:val="32"/>
          <w:szCs w:val="32"/>
          <w:lang w:val="ru-RU"/>
        </w:rPr>
        <w:t>ласс _____________________</w:t>
      </w: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ОСНОВНАЯ ЧАСТЬ</w:t>
      </w:r>
    </w:p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Постарайся выполнить все задания этой части. Выполняй их по порядку. Прочитай текст.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 ком говорится в пятом абзаце текста?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Ответ.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В нем говорится о __________________</w:t>
      </w:r>
      <w:r>
        <w:rPr>
          <w:rFonts w:ascii="Times New Roman" w:hAnsi="Times New Roman"/>
          <w:sz w:val="32"/>
          <w:szCs w:val="32"/>
          <w:lang w:val="ru-RU"/>
        </w:rPr>
        <w:t xml:space="preserve">_______________________   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№2.</w:t>
      </w:r>
    </w:p>
    <w:p w:rsidR="00C05040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в тексте ответ на вопрос: «Как испо</w:t>
      </w:r>
      <w:r>
        <w:rPr>
          <w:rFonts w:ascii="Times New Roman" w:hAnsi="Times New Roman"/>
          <w:sz w:val="32"/>
          <w:szCs w:val="32"/>
          <w:lang w:val="ru-RU"/>
        </w:rPr>
        <w:t xml:space="preserve">льзует дупло куница?» Спиши это </w:t>
      </w:r>
      <w:r w:rsidRPr="00540D05">
        <w:rPr>
          <w:rFonts w:ascii="Times New Roman" w:hAnsi="Times New Roman"/>
          <w:sz w:val="32"/>
          <w:szCs w:val="32"/>
          <w:lang w:val="ru-RU"/>
        </w:rPr>
        <w:t>предложение.____________________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_____________________________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 xml:space="preserve">________________________________________________________________      </w:t>
      </w:r>
      <w:r w:rsidRPr="00540D05">
        <w:rPr>
          <w:rFonts w:ascii="Times New Roman" w:hAnsi="Times New Roman"/>
          <w:sz w:val="32"/>
          <w:szCs w:val="32"/>
          <w:lang w:val="ru-RU"/>
        </w:rPr>
        <w:t>Проверь свою запись, если надо, исправь.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№3.</w:t>
      </w:r>
    </w:p>
    <w:p w:rsidR="00C05040" w:rsidRPr="00540D05" w:rsidRDefault="00C05040" w:rsidP="00540D05">
      <w:pPr>
        <w:pStyle w:val="NoSpacing"/>
        <w:spacing w:line="360" w:lineRule="auto"/>
        <w:ind w:left="-11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1. Найди в выписанном тобою предложении слово, обозначающее действие предмета. Выпиши его. _______</w:t>
      </w:r>
      <w:r>
        <w:rPr>
          <w:rFonts w:ascii="Times New Roman" w:hAnsi="Times New Roman"/>
          <w:sz w:val="32"/>
          <w:szCs w:val="32"/>
          <w:lang w:val="ru-RU"/>
        </w:rPr>
        <w:t xml:space="preserve">_____________________________  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2. Найди в выписанном тобою предложении слово, обозначающее предмет. Выпиши его. _____________________________________________ 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№4.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1. Найди и выпиши из текста названия зверей.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2. Подчеркни в выписанных словах буквы мягких согласных.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№5.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Белка запасла 48 орехов и 26 грибов.</w:t>
      </w:r>
    </w:p>
    <w:p w:rsidR="00C0504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720880">
        <w:rPr>
          <w:rFonts w:ascii="Times New Roman" w:hAnsi="Times New Roman"/>
          <w:sz w:val="32"/>
          <w:szCs w:val="32"/>
          <w:lang w:val="ru-RU"/>
        </w:rPr>
        <w:t>1.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40D05">
        <w:rPr>
          <w:rFonts w:ascii="Times New Roman" w:hAnsi="Times New Roman"/>
          <w:sz w:val="32"/>
          <w:szCs w:val="32"/>
          <w:lang w:val="ru-RU"/>
        </w:rPr>
        <w:t>Запиши вопрос задачи, если она решается так: 48 – 26 =…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________________________________________________________________________________________________________________________________</w:t>
      </w:r>
    </w:p>
    <w:p w:rsidR="00C05040" w:rsidRPr="00540D05" w:rsidRDefault="00C05040" w:rsidP="00720880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Сосчитай и запиши ответ: _______________________________________________________________</w:t>
      </w:r>
    </w:p>
    <w:p w:rsidR="00C05040" w:rsidRPr="00540D05" w:rsidRDefault="00C05040" w:rsidP="00720880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2. Сколько всего грибов и орехов запасла белка? Запиши выражение и вычисли его значение: ________________________________________________________________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№6.</w:t>
      </w:r>
    </w:p>
    <w:p w:rsidR="00C05040" w:rsidRPr="00540D05" w:rsidRDefault="00C05040" w:rsidP="00720880">
      <w:pPr>
        <w:pStyle w:val="NoSpacing"/>
        <w:spacing w:line="360" w:lineRule="auto"/>
        <w:rPr>
          <w:rFonts w:ascii="Times New Roman" w:hAnsi="Times New Roman"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rect id="_x0000_s1044" style="position:absolute;margin-left:117.95pt;margin-top:4.95pt;width:17.55pt;height:12.1pt;z-index:251678720"/>
        </w:pict>
      </w:r>
      <w:r>
        <w:rPr>
          <w:noProof/>
          <w:lang w:val="ru-RU" w:eastAsia="ru-RU"/>
        </w:rPr>
        <w:pict>
          <v:shape id="_x0000_s1045" type="#_x0000_t32" style="position:absolute;margin-left:123.4pt;margin-top:7.65pt;width:3.2pt;height:9.4pt;flip:x y;z-index:251679744" o:connectortype="straight"/>
        </w:pict>
      </w:r>
      <w:r>
        <w:rPr>
          <w:noProof/>
          <w:lang w:val="ru-RU" w:eastAsia="ru-RU"/>
        </w:rPr>
        <w:pict>
          <v:shape id="_x0000_s1046" type="#_x0000_t32" style="position:absolute;margin-left:126.6pt;margin-top:7.65pt;width:3.1pt;height:9.4pt;flip:x;z-index:251680768" o:connectortype="straight"/>
        </w:pict>
      </w: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540D05">
        <w:rPr>
          <w:rFonts w:ascii="Times New Roman" w:hAnsi="Times New Roman"/>
          <w:sz w:val="32"/>
          <w:szCs w:val="32"/>
          <w:lang w:val="ru-RU"/>
        </w:rPr>
        <w:t>Отметь  значком     , у какого животного прод</w:t>
      </w:r>
      <w:r>
        <w:rPr>
          <w:rFonts w:ascii="Times New Roman" w:hAnsi="Times New Roman"/>
          <w:sz w:val="32"/>
          <w:szCs w:val="32"/>
          <w:lang w:val="ru-RU"/>
        </w:rPr>
        <w:t>олжительность жизни больше чем куницы, но меньше, чем у дятла</w:t>
      </w:r>
      <w:r w:rsidRPr="00540D05">
        <w:rPr>
          <w:rFonts w:ascii="Times New Roman" w:hAnsi="Times New Roman"/>
          <w:sz w:val="32"/>
          <w:szCs w:val="32"/>
          <w:lang w:val="ru-RU"/>
        </w:rPr>
        <w:t>.</w:t>
      </w:r>
    </w:p>
    <w:tbl>
      <w:tblPr>
        <w:tblW w:w="0" w:type="auto"/>
        <w:jc w:val="center"/>
        <w:tblLook w:val="00A0"/>
      </w:tblPr>
      <w:tblGrid>
        <w:gridCol w:w="1927"/>
        <w:gridCol w:w="1918"/>
        <w:gridCol w:w="1925"/>
        <w:gridCol w:w="1919"/>
        <w:gridCol w:w="1882"/>
      </w:tblGrid>
      <w:tr w:rsidR="00C05040" w:rsidRPr="009D2891" w:rsidTr="00344E14">
        <w:trPr>
          <w:jc w:val="center"/>
        </w:trPr>
        <w:tc>
          <w:tcPr>
            <w:tcW w:w="1927" w:type="dxa"/>
          </w:tcPr>
          <w:p w:rsidR="00C05040" w:rsidRPr="00540D05" w:rsidRDefault="00C05040" w:rsidP="00344E14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47" style="position:absolute;left:0;text-align:left;margin-left:16.7pt;margin-top:1.9pt;width:12.1pt;height:12.1pt;z-index:251687936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А</w:t>
            </w:r>
          </w:p>
        </w:tc>
        <w:tc>
          <w:tcPr>
            <w:tcW w:w="1918" w:type="dxa"/>
          </w:tcPr>
          <w:p w:rsidR="00C05040" w:rsidRPr="00540D05" w:rsidRDefault="00C05040" w:rsidP="00344E14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48" style="position:absolute;left:0;text-align:left;margin-left:15.1pt;margin-top:1.9pt;width:12.1pt;height:12.1pt;z-index:251686912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Б</w:t>
            </w:r>
          </w:p>
        </w:tc>
        <w:tc>
          <w:tcPr>
            <w:tcW w:w="1925" w:type="dxa"/>
          </w:tcPr>
          <w:p w:rsidR="00C05040" w:rsidRPr="00540D05" w:rsidRDefault="00C05040" w:rsidP="00344E14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49" style="position:absolute;left:0;text-align:left;margin-left:14.15pt;margin-top:1.9pt;width:12.1pt;height:12.1pt;z-index:251688960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В</w:t>
            </w:r>
          </w:p>
        </w:tc>
        <w:tc>
          <w:tcPr>
            <w:tcW w:w="1919" w:type="dxa"/>
          </w:tcPr>
          <w:p w:rsidR="00C05040" w:rsidRPr="00540D05" w:rsidRDefault="00C05040" w:rsidP="00344E14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50" style="position:absolute;left:0;text-align:left;margin-left:13.4pt;margin-top:1.9pt;width:12.1pt;height:12.1pt;z-index:251689984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Г</w:t>
            </w:r>
          </w:p>
        </w:tc>
        <w:tc>
          <w:tcPr>
            <w:tcW w:w="1882" w:type="dxa"/>
          </w:tcPr>
          <w:p w:rsidR="00C05040" w:rsidRPr="00540D05" w:rsidRDefault="00C05040" w:rsidP="00344E14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noProof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51" style="position:absolute;left:0;text-align:left;margin-left:17.75pt;margin-top:1.9pt;width:12.1pt;height:12.1pt;z-index:251691008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Д</w:t>
            </w:r>
          </w:p>
        </w:tc>
      </w:tr>
    </w:tbl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>
        <w:rPr>
          <w:noProof/>
          <w:lang w:val="ru-RU" w:eastAsia="ru-RU"/>
        </w:rPr>
        <w:pict>
          <v:shape id="_x0000_s1052" type="#_x0000_t75" style="position:absolute;left:0;text-align:left;margin-left:-.05pt;margin-top:14.6pt;width:77.8pt;height:78.25pt;z-index:251681792;visibility:visible;mso-position-horizontal-relative:text;mso-position-vertical-relative:text" stroked="t">
            <v:imagedata r:id="rId11" o:title=""/>
          </v:shape>
        </w:pict>
      </w:r>
      <w:r>
        <w:rPr>
          <w:noProof/>
          <w:lang w:val="ru-RU" w:eastAsia="ru-RU"/>
        </w:rPr>
        <w:pict>
          <v:shape id="_x0000_s1053" type="#_x0000_t75" style="position:absolute;left:0;text-align:left;margin-left:109.35pt;margin-top:14.6pt;width:61.05pt;height:77.9pt;z-index:251682816;visibility:visible;mso-position-horizontal-relative:text;mso-position-vertical-relative:text" stroked="t">
            <v:imagedata r:id="rId12" o:title=""/>
          </v:shape>
        </w:pict>
      </w:r>
      <w:r>
        <w:rPr>
          <w:noProof/>
          <w:lang w:val="ru-RU" w:eastAsia="ru-RU"/>
        </w:rPr>
        <w:pict>
          <v:shape id="_x0000_s1054" type="#_x0000_t75" style="position:absolute;left:0;text-align:left;margin-left:192.35pt;margin-top:14.6pt;width:76.8pt;height:77.8pt;z-index:251684864;visibility:visible;mso-position-horizontal-relative:text;mso-position-vertical-relative:text" stroked="t">
            <v:imagedata r:id="rId13" o:title="" cropbottom="18568f"/>
          </v:shape>
        </w:pict>
      </w:r>
      <w:r>
        <w:rPr>
          <w:noProof/>
          <w:lang w:val="ru-RU" w:eastAsia="ru-RU"/>
        </w:rPr>
        <w:pict>
          <v:shape id="_x0000_s1055" type="#_x0000_t75" style="position:absolute;left:0;text-align:left;margin-left:290.85pt;margin-top:13.9pt;width:69.1pt;height:77.8pt;z-index:251683840;visibility:visible;mso-position-horizontal-relative:text;mso-position-vertical-relative:text" stroked="t">
            <v:imagedata r:id="rId14" o:title="" croptop="3864f" cropbottom="3137f" cropleft="-176f" cropright="6043f"/>
          </v:shape>
        </w:pict>
      </w:r>
      <w:r>
        <w:rPr>
          <w:noProof/>
          <w:lang w:val="ru-RU" w:eastAsia="ru-RU"/>
        </w:rPr>
        <w:pict>
          <v:shape id="_x0000_s1056" type="#_x0000_t75" style="position:absolute;left:0;text-align:left;margin-left:387.85pt;margin-top:13.95pt;width:81.6pt;height:78.5pt;z-index:251685888;visibility:visible;mso-position-horizontal-relative:text;mso-position-vertical-relative:text" stroked="t">
            <v:imagedata r:id="rId15" o:title=""/>
          </v:shape>
        </w:pict>
      </w:r>
    </w:p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                       </w:t>
      </w:r>
    </w:p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</w:p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 xml:space="preserve">  60 мес.</w:t>
      </w:r>
      <w:r>
        <w:rPr>
          <w:rFonts w:ascii="Times New Roman" w:hAnsi="Times New Roman"/>
          <w:sz w:val="32"/>
          <w:szCs w:val="32"/>
          <w:lang w:val="ru-RU"/>
        </w:rPr>
        <w:tab/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96 мес.</w:t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     80 мес.</w:t>
      </w:r>
      <w:r>
        <w:rPr>
          <w:rFonts w:ascii="Times New Roman" w:hAnsi="Times New Roman"/>
          <w:sz w:val="32"/>
          <w:szCs w:val="32"/>
          <w:lang w:val="ru-RU"/>
        </w:rPr>
        <w:tab/>
        <w:t xml:space="preserve">      92 мес.            </w:t>
      </w:r>
      <w:r w:rsidRPr="00540D05">
        <w:rPr>
          <w:rFonts w:ascii="Times New Roman" w:hAnsi="Times New Roman"/>
          <w:sz w:val="32"/>
          <w:szCs w:val="32"/>
          <w:lang w:val="ru-RU"/>
        </w:rPr>
        <w:t>72 мес.</w:t>
      </w:r>
    </w:p>
    <w:p w:rsidR="00C05040" w:rsidRDefault="00C05040" w:rsidP="00720880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72088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A100F6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A100F6">
        <w:rPr>
          <w:rFonts w:ascii="Times New Roman" w:hAnsi="Times New Roman"/>
          <w:b/>
          <w:sz w:val="32"/>
          <w:szCs w:val="32"/>
          <w:lang w:val="ru-RU"/>
        </w:rPr>
        <w:t>ДОПОЛНИТЕЛЬНАЯ ЧАСТЬ</w:t>
      </w:r>
    </w:p>
    <w:p w:rsidR="00C05040" w:rsidRPr="00720880" w:rsidRDefault="00C05040" w:rsidP="00720880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Задания 7 – 10 можно выполнять в любом порядке.</w:t>
      </w:r>
      <w:r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не меньше трех любых заданий.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№7.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Заполни таблицу, используя данные текста.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1"/>
        <w:gridCol w:w="3119"/>
        <w:gridCol w:w="4501"/>
      </w:tblGrid>
      <w:tr w:rsidR="00C05040" w:rsidRPr="009D2891" w:rsidTr="000A41D9">
        <w:tc>
          <w:tcPr>
            <w:tcW w:w="1951" w:type="dxa"/>
            <w:vAlign w:val="center"/>
          </w:tcPr>
          <w:p w:rsidR="00C05040" w:rsidRPr="00720880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720880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Животное</w:t>
            </w:r>
          </w:p>
        </w:tc>
        <w:tc>
          <w:tcPr>
            <w:tcW w:w="3119" w:type="dxa"/>
            <w:vAlign w:val="center"/>
          </w:tcPr>
          <w:p w:rsidR="00C05040" w:rsidRPr="00720880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720880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Количество еды</w:t>
            </w:r>
          </w:p>
          <w:p w:rsidR="00C05040" w:rsidRPr="00720880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  <w:lang w:val="ru-RU"/>
              </w:rPr>
            </w:pPr>
            <w:r w:rsidRPr="00720880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>за день</w:t>
            </w:r>
          </w:p>
        </w:tc>
        <w:tc>
          <w:tcPr>
            <w:tcW w:w="450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 xml:space="preserve">Кто на первом месте по количеству съедаемой еды за день? </w:t>
            </w: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Какие места у остальных?</w:t>
            </w: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Сыч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Куница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Дятел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Белка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C05040" w:rsidRPr="00540D05" w:rsidRDefault="00C05040" w:rsidP="00720880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№8.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Ответь на вопрос и коротко поясни свой ответ.</w:t>
      </w:r>
    </w:p>
    <w:p w:rsidR="00C05040" w:rsidRPr="00540D05" w:rsidRDefault="00C05040" w:rsidP="00720880">
      <w:pPr>
        <w:pStyle w:val="NoSpacing"/>
        <w:spacing w:line="360" w:lineRule="auto"/>
        <w:rPr>
          <w:rFonts w:ascii="Times New Roman" w:hAnsi="Times New Roman"/>
          <w:noProof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Кто из животных, перечисленных в тексте, не делает запасы на зиму? </w:t>
      </w:r>
      <w:r w:rsidRPr="00540D05">
        <w:rPr>
          <w:rFonts w:ascii="Times New Roman" w:hAnsi="Times New Roman"/>
          <w:noProof/>
          <w:sz w:val="32"/>
          <w:szCs w:val="32"/>
          <w:lang w:val="ru-RU"/>
        </w:rPr>
        <w:t>Приведи свой пример. 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noProof/>
          <w:sz w:val="32"/>
          <w:szCs w:val="32"/>
          <w:lang w:val="ru-RU"/>
        </w:rPr>
        <w:sectPr w:rsidR="00C05040" w:rsidRPr="00540D05" w:rsidSect="00540D05">
          <w:pgSz w:w="11906" w:h="16838"/>
          <w:pgMar w:top="426" w:right="707" w:bottom="284" w:left="851" w:header="708" w:footer="708" w:gutter="0"/>
          <w:cols w:space="708"/>
          <w:docGrid w:linePitch="360"/>
        </w:sect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________________________________</w:t>
      </w:r>
    </w:p>
    <w:p w:rsidR="00C05040" w:rsidRPr="00540D05" w:rsidRDefault="00C05040" w:rsidP="00720880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№9.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В охране природы маленьких дел нет. А что ты делаешь, чтобы сохранить природу? _______________________________________________________________</w:t>
      </w:r>
    </w:p>
    <w:p w:rsidR="00C05040" w:rsidRPr="00F245D2" w:rsidRDefault="00C05040" w:rsidP="00720880">
      <w:pPr>
        <w:rPr>
          <w:lang w:eastAsia="en-US"/>
        </w:rPr>
      </w:pPr>
      <w:r>
        <w:rPr>
          <w:rFonts w:ascii="Times New Roman" w:hAnsi="Times New Roman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№10.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Напиши, что означает слово «берлога»? __________________________________________</w:t>
      </w:r>
    </w:p>
    <w:p w:rsidR="00C05040" w:rsidRPr="00540D05" w:rsidRDefault="00C05040" w:rsidP="00540D05">
      <w:pPr>
        <w:rPr>
          <w:sz w:val="32"/>
          <w:szCs w:val="32"/>
        </w:rPr>
      </w:pPr>
    </w:p>
    <w:p w:rsidR="00C05040" w:rsidRPr="00540D05" w:rsidRDefault="00C05040" w:rsidP="00540D05">
      <w:pPr>
        <w:rPr>
          <w:sz w:val="32"/>
          <w:szCs w:val="32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3-й вариант</w:t>
      </w:r>
    </w:p>
    <w:p w:rsidR="00C05040" w:rsidRPr="00540D05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Фамилия, имя ____________________</w:t>
      </w:r>
      <w:r>
        <w:rPr>
          <w:rFonts w:ascii="Times New Roman" w:hAnsi="Times New Roman"/>
          <w:b/>
          <w:sz w:val="32"/>
          <w:szCs w:val="32"/>
          <w:lang w:val="ru-RU"/>
        </w:rPr>
        <w:t>___________________________</w:t>
      </w:r>
    </w:p>
    <w:p w:rsidR="00C05040" w:rsidRPr="00540D05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Школа __________________________ К</w:t>
      </w:r>
      <w:r>
        <w:rPr>
          <w:rFonts w:ascii="Times New Roman" w:hAnsi="Times New Roman"/>
          <w:b/>
          <w:sz w:val="32"/>
          <w:szCs w:val="32"/>
          <w:lang w:val="ru-RU"/>
        </w:rPr>
        <w:t>ласс 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ОСНОВНАЯ ЧАСТЬ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все задания этой части.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Выполняй их по порядку.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Прочитай текст.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 ком говорится во втором абзаце текста?</w:t>
      </w:r>
    </w:p>
    <w:p w:rsidR="00C05040" w:rsidRPr="00A100F6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Ответ.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В нем говорится о __________________</w:t>
      </w:r>
      <w:r>
        <w:rPr>
          <w:rFonts w:ascii="Times New Roman" w:hAnsi="Times New Roman"/>
          <w:sz w:val="32"/>
          <w:szCs w:val="32"/>
          <w:lang w:val="ru-RU"/>
        </w:rPr>
        <w:t xml:space="preserve">_______________________   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№2.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в тексте ответ на вопрос: «Как проводит зиму летучая мышь?» Спиши это предложение.____________________</w:t>
      </w:r>
      <w:r>
        <w:rPr>
          <w:rFonts w:ascii="Times New Roman" w:hAnsi="Times New Roman"/>
          <w:sz w:val="32"/>
          <w:szCs w:val="32"/>
          <w:lang w:val="ru-RU"/>
        </w:rPr>
        <w:t>_____________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Проверь свою запись, если надо, исправь.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№3.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1. Найди в выписанном тобою предложении слово, обозначающее действие предмета. Выпиши его. _______________________________  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2. Найди в выписанном тобою предложении слово, обозначающее предмет. Выпиши его. ________________________________________  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№4.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1. Найди и выпиши из текста по два названия животных.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Звери: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Птицы: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2. Подчеркни в выписанных словах буквы мягких согласных.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№5.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Белка запасла 57 орехов и 14 грибов.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1. Запиши вопрос задачи, если она решается так: 57 + 14 =…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Сосчитай и запиши ответ:  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</w:t>
      </w:r>
    </w:p>
    <w:p w:rsidR="00C05040" w:rsidRPr="00A100F6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2. На сколько больше орехов, чем грибов запасла белка? Запиши выражение и вычисли его значение: 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№6.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rect id="_x0000_s1057" style="position:absolute;left:0;text-align:left;margin-left:112.5pt;margin-top:1.65pt;width:12.1pt;height:12.1pt;z-index:251637760"/>
        </w:pict>
      </w:r>
      <w:r>
        <w:rPr>
          <w:noProof/>
          <w:lang w:val="ru-RU" w:eastAsia="ru-RU"/>
        </w:rPr>
        <w:pict>
          <v:shape id="_x0000_s1058" type="#_x0000_t32" style="position:absolute;left:0;text-align:left;margin-left:118.45pt;margin-top:4.35pt;width:3.1pt;height:9.4pt;flip:x;z-index:251639808" o:connectortype="straight"/>
        </w:pict>
      </w:r>
      <w:r>
        <w:rPr>
          <w:noProof/>
          <w:lang w:val="ru-RU" w:eastAsia="ru-RU"/>
        </w:rPr>
        <w:pict>
          <v:shape id="_x0000_s1059" type="#_x0000_t32" style="position:absolute;left:0;text-align:left;margin-left:115.25pt;margin-top:4.35pt;width:3.2pt;height:9.4pt;flip:x y;z-index:251638784" o:connectortype="straight"/>
        </w:pic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Отметь  значком      , у какого животного длина тела больше чем, летучей мыши, но меньше, чем у сыча.  </w:t>
      </w:r>
    </w:p>
    <w:tbl>
      <w:tblPr>
        <w:tblW w:w="0" w:type="auto"/>
        <w:jc w:val="center"/>
        <w:tblLook w:val="00A0"/>
      </w:tblPr>
      <w:tblGrid>
        <w:gridCol w:w="1927"/>
        <w:gridCol w:w="1918"/>
        <w:gridCol w:w="1925"/>
        <w:gridCol w:w="1919"/>
        <w:gridCol w:w="1882"/>
      </w:tblGrid>
      <w:tr w:rsidR="00C05040" w:rsidRPr="009D2891" w:rsidTr="000A41D9">
        <w:trPr>
          <w:jc w:val="center"/>
        </w:trPr>
        <w:tc>
          <w:tcPr>
            <w:tcW w:w="1927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60" style="position:absolute;left:0;text-align:left;margin-left:16.7pt;margin-top:1.9pt;width:12.1pt;height:12.1pt;z-index:251646976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А</w:t>
            </w:r>
          </w:p>
        </w:tc>
        <w:tc>
          <w:tcPr>
            <w:tcW w:w="1918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61" style="position:absolute;left:0;text-align:left;margin-left:15.1pt;margin-top:1.9pt;width:12.1pt;height:12.1pt;z-index:251645952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Б</w:t>
            </w:r>
          </w:p>
        </w:tc>
        <w:tc>
          <w:tcPr>
            <w:tcW w:w="1925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62" style="position:absolute;left:0;text-align:left;margin-left:14.15pt;margin-top:1.9pt;width:12.1pt;height:12.1pt;z-index:251648000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В</w:t>
            </w:r>
          </w:p>
        </w:tc>
        <w:tc>
          <w:tcPr>
            <w:tcW w:w="1919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63" style="position:absolute;left:0;text-align:left;margin-left:13.4pt;margin-top:1.9pt;width:12.1pt;height:12.1pt;z-index:251649024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Г</w:t>
            </w:r>
          </w:p>
        </w:tc>
        <w:tc>
          <w:tcPr>
            <w:tcW w:w="1882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noProof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64" style="position:absolute;left:0;text-align:left;margin-left:17.75pt;margin-top:1.9pt;width:12.1pt;height:12.1pt;z-index:251650048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Д</w:t>
            </w:r>
          </w:p>
        </w:tc>
      </w:tr>
    </w:tbl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>
        <w:rPr>
          <w:noProof/>
          <w:lang w:val="ru-RU" w:eastAsia="ru-RU"/>
        </w:rPr>
        <w:pict>
          <v:shape id="_x0000_s1065" type="#_x0000_t75" style="position:absolute;left:0;text-align:left;margin-left:-.05pt;margin-top:14.6pt;width:77.8pt;height:78.25pt;z-index:251640832;visibility:visible;mso-position-horizontal-relative:text;mso-position-vertical-relative:text" stroked="t">
            <v:imagedata r:id="rId16" o:title=""/>
          </v:shape>
        </w:pict>
      </w:r>
      <w:r>
        <w:rPr>
          <w:noProof/>
          <w:lang w:val="ru-RU" w:eastAsia="ru-RU"/>
        </w:rPr>
        <w:pict>
          <v:shape id="_x0000_s1066" type="#_x0000_t75" style="position:absolute;left:0;text-align:left;margin-left:109.35pt;margin-top:14.6pt;width:61.05pt;height:77.9pt;z-index:251641856;visibility:visible;mso-position-horizontal-relative:text;mso-position-vertical-relative:text" stroked="t">
            <v:imagedata r:id="rId12" o:title=""/>
          </v:shape>
        </w:pict>
      </w:r>
      <w:r>
        <w:rPr>
          <w:noProof/>
          <w:lang w:val="ru-RU" w:eastAsia="ru-RU"/>
        </w:rPr>
        <w:pict>
          <v:shape id="_x0000_s1067" type="#_x0000_t75" style="position:absolute;left:0;text-align:left;margin-left:192.35pt;margin-top:14.6pt;width:76.8pt;height:77.8pt;z-index:251643904;visibility:visible;mso-position-horizontal-relative:text;mso-position-vertical-relative:text" stroked="t">
            <v:imagedata r:id="rId13" o:title="" cropbottom="18568f"/>
          </v:shape>
        </w:pict>
      </w:r>
      <w:r>
        <w:rPr>
          <w:noProof/>
          <w:lang w:val="ru-RU" w:eastAsia="ru-RU"/>
        </w:rPr>
        <w:pict>
          <v:shape id="_x0000_s1068" type="#_x0000_t75" style="position:absolute;left:0;text-align:left;margin-left:290.85pt;margin-top:13.9pt;width:69.1pt;height:77.8pt;z-index:251642880;visibility:visible;mso-position-horizontal-relative:text;mso-position-vertical-relative:text" stroked="t">
            <v:imagedata r:id="rId14" o:title="" croptop="3864f" cropbottom="3137f" cropleft="-176f" cropright="6043f"/>
          </v:shape>
        </w:pict>
      </w:r>
      <w:r>
        <w:rPr>
          <w:noProof/>
          <w:lang w:val="ru-RU" w:eastAsia="ru-RU"/>
        </w:rPr>
        <w:pict>
          <v:shape id="_x0000_s1069" type="#_x0000_t75" style="position:absolute;left:0;text-align:left;margin-left:387.85pt;margin-top:13.95pt;width:81.6pt;height:78.5pt;z-index:251644928;visibility:visible;mso-position-horizontal-relative:text;mso-position-vertical-relative:text" stroked="t">
            <v:imagedata r:id="rId15" o:title=""/>
          </v:shape>
        </w:pic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                       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ind w:left="720"/>
        <w:jc w:val="both"/>
        <w:rPr>
          <w:rFonts w:ascii="Times New Roman" w:hAnsi="Times New Roman"/>
          <w:sz w:val="32"/>
          <w:szCs w:val="32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28 см</w:t>
      </w:r>
      <w:r w:rsidRPr="00540D05">
        <w:rPr>
          <w:rFonts w:ascii="Times New Roman" w:hAnsi="Times New Roman"/>
          <w:sz w:val="32"/>
          <w:szCs w:val="32"/>
        </w:rPr>
        <w:tab/>
      </w:r>
      <w:r w:rsidRPr="00540D05">
        <w:rPr>
          <w:rFonts w:ascii="Times New Roman" w:hAnsi="Times New Roman"/>
          <w:sz w:val="32"/>
          <w:szCs w:val="32"/>
        </w:rPr>
        <w:tab/>
        <w:t xml:space="preserve">     24 см                46 см</w:t>
      </w:r>
      <w:r w:rsidRPr="00540D05">
        <w:rPr>
          <w:rFonts w:ascii="Times New Roman" w:hAnsi="Times New Roman"/>
          <w:sz w:val="32"/>
          <w:szCs w:val="32"/>
        </w:rPr>
        <w:tab/>
      </w:r>
      <w:r w:rsidRPr="00540D05">
        <w:rPr>
          <w:rFonts w:ascii="Times New Roman" w:hAnsi="Times New Roman"/>
          <w:sz w:val="32"/>
          <w:szCs w:val="32"/>
        </w:rPr>
        <w:tab/>
        <w:t xml:space="preserve">        25 см                   13 см</w:t>
      </w: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ДОПОЛНИТЕЛЬНАЯ ЧАСТЬ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Задания 7 – 10 можно выполнять в любом порядке.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не меньше трех любых заданий.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№7.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Заполни таблицу, используя данные текста.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1"/>
        <w:gridCol w:w="3119"/>
        <w:gridCol w:w="4501"/>
      </w:tblGrid>
      <w:tr w:rsidR="00C05040" w:rsidRPr="009D2891" w:rsidTr="000A41D9">
        <w:tc>
          <w:tcPr>
            <w:tcW w:w="195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Животное</w:t>
            </w:r>
          </w:p>
        </w:tc>
        <w:tc>
          <w:tcPr>
            <w:tcW w:w="3119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Количество еды</w:t>
            </w:r>
          </w:p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за день</w:t>
            </w:r>
          </w:p>
        </w:tc>
        <w:tc>
          <w:tcPr>
            <w:tcW w:w="450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 xml:space="preserve">Кто на первом месте по количеству съедаемой еды за день? </w:t>
            </w: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Какие места у остальных?</w:t>
            </w: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Сыч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Куница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Дятел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Белка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№8.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Ответь на вопрос и коротко поясни свой ответ.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Напиши, кто из животных в тексте ничего не ест и не пьет всю зиму?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noProof/>
          <w:sz w:val="32"/>
          <w:szCs w:val="32"/>
          <w:lang w:val="ru-RU"/>
        </w:rPr>
      </w:pPr>
      <w:r w:rsidRPr="00540D05">
        <w:rPr>
          <w:rFonts w:ascii="Times New Roman" w:hAnsi="Times New Roman"/>
          <w:noProof/>
          <w:sz w:val="32"/>
          <w:szCs w:val="32"/>
          <w:lang w:val="ru-RU"/>
        </w:rPr>
        <w:t>Приведи свой пример. __________________________</w:t>
      </w:r>
      <w:r>
        <w:rPr>
          <w:rFonts w:ascii="Times New Roman" w:hAnsi="Times New Roman"/>
          <w:noProof/>
          <w:sz w:val="32"/>
          <w:szCs w:val="32"/>
          <w:lang w:val="ru-RU"/>
        </w:rPr>
        <w:t>_________________</w:t>
      </w:r>
    </w:p>
    <w:p w:rsidR="00C05040" w:rsidRPr="00540D05" w:rsidRDefault="00C05040" w:rsidP="00540D05">
      <w:pPr>
        <w:pStyle w:val="NoSpacing"/>
        <w:spacing w:line="360" w:lineRule="auto"/>
        <w:rPr>
          <w:rFonts w:ascii="Times New Roman" w:hAnsi="Times New Roman"/>
          <w:noProof/>
          <w:sz w:val="32"/>
          <w:szCs w:val="32"/>
          <w:lang w:val="ru-RU"/>
        </w:rPr>
      </w:pPr>
      <w:r w:rsidRPr="00540D05">
        <w:rPr>
          <w:rFonts w:ascii="Times New Roman" w:hAnsi="Times New Roman"/>
          <w:noProof/>
          <w:sz w:val="32"/>
          <w:szCs w:val="32"/>
          <w:lang w:val="ru-RU"/>
        </w:rPr>
        <w:t>______________________________________________________________________________________________________________________________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№9.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В охране природы маленьких дел нет. А что ты делаешь, чтобы сохранить природу? 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№10.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Напиши, что означает слово «нора»? _______________________________________________________________</w:t>
      </w:r>
    </w:p>
    <w:p w:rsidR="00C05040" w:rsidRPr="00540D05" w:rsidRDefault="00C05040" w:rsidP="00540D05">
      <w:pPr>
        <w:tabs>
          <w:tab w:val="left" w:pos="1564"/>
        </w:tabs>
        <w:rPr>
          <w:sz w:val="32"/>
          <w:szCs w:val="32"/>
        </w:rPr>
      </w:pPr>
      <w:r w:rsidRPr="00540D05">
        <w:rPr>
          <w:sz w:val="32"/>
          <w:szCs w:val="32"/>
        </w:rPr>
        <w:t>________________________________________________________________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noProof/>
          <w:sz w:val="32"/>
          <w:szCs w:val="32"/>
          <w:lang w:val="ru-RU"/>
        </w:rPr>
        <w:sectPr w:rsidR="00C05040" w:rsidRPr="00540D05" w:rsidSect="00540D05">
          <w:type w:val="continuous"/>
          <w:pgSz w:w="11906" w:h="16838"/>
          <w:pgMar w:top="426" w:right="850" w:bottom="284" w:left="851" w:header="708" w:footer="708" w:gutter="0"/>
          <w:cols w:space="708"/>
          <w:docGrid w:linePitch="360"/>
        </w:sectPr>
      </w:pP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4-й вариант</w:t>
      </w:r>
    </w:p>
    <w:p w:rsidR="00C05040" w:rsidRPr="00540D05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Фамилия, имя ____________________</w:t>
      </w:r>
      <w:r>
        <w:rPr>
          <w:rFonts w:ascii="Times New Roman" w:hAnsi="Times New Roman"/>
          <w:b/>
          <w:sz w:val="32"/>
          <w:szCs w:val="32"/>
          <w:lang w:val="ru-RU"/>
        </w:rPr>
        <w:t>___________________________</w:t>
      </w:r>
    </w:p>
    <w:p w:rsidR="00C05040" w:rsidRPr="00540D05" w:rsidRDefault="00C05040" w:rsidP="00A100F6">
      <w:pPr>
        <w:pStyle w:val="NoSpacing"/>
        <w:spacing w:line="360" w:lineRule="auto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Школа __________________________ К</w:t>
      </w:r>
      <w:r>
        <w:rPr>
          <w:rFonts w:ascii="Times New Roman" w:hAnsi="Times New Roman"/>
          <w:b/>
          <w:sz w:val="32"/>
          <w:szCs w:val="32"/>
          <w:lang w:val="ru-RU"/>
        </w:rPr>
        <w:t>ласс _____________________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ОСНОВНАЯ ЧАСТЬ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все задания этой части. 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Выполняй их по порядку. Прочитай текст.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О чем говорится в первом абзаце текста?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Ответ.</w:t>
      </w:r>
      <w:r w:rsidRPr="00540D05">
        <w:rPr>
          <w:rFonts w:ascii="Times New Roman" w:hAnsi="Times New Roman"/>
          <w:sz w:val="32"/>
          <w:szCs w:val="32"/>
          <w:lang w:val="ru-RU"/>
        </w:rPr>
        <w:t xml:space="preserve"> В нем говорится о _________________________________________    .    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№2.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в тексте ответ на вопрос: «Как использует дупло сыч?» Спиши это предложение. _______________________________________________________________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Проверь свою запись, если надо, исправь.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№3.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tabs>
          <w:tab w:val="left" w:pos="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Найди в выписанном тобою предложении слова, обозначающие действие предмета. </w:t>
      </w:r>
      <w:r w:rsidRPr="00540D05">
        <w:rPr>
          <w:rFonts w:ascii="Times New Roman" w:hAnsi="Times New Roman"/>
          <w:sz w:val="32"/>
          <w:szCs w:val="32"/>
        </w:rPr>
        <w:t>Выпиши их. 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</w:t>
      </w:r>
      <w:r w:rsidRPr="00540D05">
        <w:rPr>
          <w:rFonts w:ascii="Times New Roman" w:hAnsi="Times New Roman"/>
          <w:sz w:val="32"/>
          <w:szCs w:val="32"/>
        </w:rPr>
        <w:t xml:space="preserve"> .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tabs>
          <w:tab w:val="left" w:pos="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Найди в выписанном тобою предложении слово, обозначающее предмет. </w:t>
      </w:r>
      <w:r w:rsidRPr="00540D05">
        <w:rPr>
          <w:rFonts w:ascii="Times New Roman" w:hAnsi="Times New Roman"/>
          <w:sz w:val="32"/>
          <w:szCs w:val="32"/>
        </w:rPr>
        <w:t>Выпиши его. 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№4.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tabs>
          <w:tab w:val="left" w:pos="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Найди и выпиши из текста названия животных.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______</w:t>
      </w:r>
      <w:r w:rsidRPr="00540D05">
        <w:rPr>
          <w:rFonts w:ascii="Times New Roman" w:hAnsi="Times New Roman"/>
          <w:sz w:val="32"/>
          <w:szCs w:val="32"/>
        </w:rPr>
        <w:t>__________________________________________________</w:t>
      </w:r>
      <w:r w:rsidRPr="00540D05">
        <w:rPr>
          <w:rFonts w:ascii="Times New Roman" w:hAnsi="Times New Roman"/>
          <w:sz w:val="32"/>
          <w:szCs w:val="32"/>
          <w:lang w:val="ru-RU"/>
        </w:rPr>
        <w:t>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_______</w:t>
      </w:r>
      <w:r w:rsidRPr="00540D05">
        <w:rPr>
          <w:rFonts w:ascii="Times New Roman" w:hAnsi="Times New Roman"/>
          <w:sz w:val="32"/>
          <w:szCs w:val="32"/>
        </w:rPr>
        <w:t>_________________________________________________</w:t>
      </w:r>
      <w:r w:rsidRPr="00540D05">
        <w:rPr>
          <w:rFonts w:ascii="Times New Roman" w:hAnsi="Times New Roman"/>
          <w:sz w:val="32"/>
          <w:szCs w:val="32"/>
          <w:lang w:val="ru-RU"/>
        </w:rPr>
        <w:t>_______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tabs>
          <w:tab w:val="left" w:pos="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Подчеркни в выписанных словах буквы мягких согласных.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№5.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Белка запасла на зиму 65 орехов, а грибов  на 28 меньше.</w:t>
      </w:r>
    </w:p>
    <w:p w:rsidR="00C05040" w:rsidRPr="00540D05" w:rsidRDefault="00C05040" w:rsidP="00540D05">
      <w:pPr>
        <w:pStyle w:val="NoSpacing"/>
        <w:numPr>
          <w:ilvl w:val="0"/>
          <w:numId w:val="3"/>
        </w:numPr>
        <w:tabs>
          <w:tab w:val="left" w:pos="0"/>
        </w:tabs>
        <w:spacing w:line="360" w:lineRule="auto"/>
        <w:ind w:left="0" w:firstLine="0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Поставь вопрос к задаче, чтобы она решалась в два действия.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</w:t>
      </w:r>
    </w:p>
    <w:p w:rsidR="00C05040" w:rsidRPr="00540D05" w:rsidRDefault="00C05040" w:rsidP="00540D05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Реши  и запиши ответ: 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</w:t>
      </w:r>
    </w:p>
    <w:p w:rsidR="00C05040" w:rsidRPr="00A100F6" w:rsidRDefault="00C05040" w:rsidP="00A100F6">
      <w:pPr>
        <w:pStyle w:val="NoSpacing"/>
        <w:tabs>
          <w:tab w:val="left" w:pos="0"/>
        </w:tabs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№6.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rect id="_x0000_s1070" style="position:absolute;left:0;text-align:left;margin-left:112.5pt;margin-top:1.65pt;width:12.1pt;height:12.1pt;z-index:251662336"/>
        </w:pict>
      </w:r>
      <w:r>
        <w:rPr>
          <w:noProof/>
          <w:lang w:val="ru-RU" w:eastAsia="ru-RU"/>
        </w:rPr>
        <w:pict>
          <v:shape id="_x0000_s1071" type="#_x0000_t32" style="position:absolute;left:0;text-align:left;margin-left:118.45pt;margin-top:4.35pt;width:3.1pt;height:9.4pt;flip:x;z-index:251663360" o:connectortype="straight"/>
        </w:pict>
      </w:r>
      <w:r>
        <w:rPr>
          <w:noProof/>
          <w:lang w:val="ru-RU" w:eastAsia="ru-RU"/>
        </w:rPr>
        <w:pict>
          <v:shape id="_x0000_s1072" type="#_x0000_t32" style="position:absolute;left:0;text-align:left;margin-left:115.25pt;margin-top:4.35pt;width:3.2pt;height:9.4pt;flip:x y;z-index:251664384" o:connectortype="straight"/>
        </w:pict>
      </w:r>
      <w:r w:rsidRPr="00540D05">
        <w:rPr>
          <w:rFonts w:ascii="Times New Roman" w:hAnsi="Times New Roman"/>
          <w:sz w:val="32"/>
          <w:szCs w:val="32"/>
          <w:lang w:val="ru-RU"/>
        </w:rPr>
        <w:t>Отметь  значком      , у какого животного масса тела меньше, чем  у белки, но больше, чем  у  дятла.</w:t>
      </w:r>
    </w:p>
    <w:tbl>
      <w:tblPr>
        <w:tblW w:w="0" w:type="auto"/>
        <w:jc w:val="center"/>
        <w:tblLook w:val="00A0"/>
      </w:tblPr>
      <w:tblGrid>
        <w:gridCol w:w="1927"/>
        <w:gridCol w:w="1918"/>
        <w:gridCol w:w="1925"/>
        <w:gridCol w:w="1919"/>
        <w:gridCol w:w="1882"/>
      </w:tblGrid>
      <w:tr w:rsidR="00C05040" w:rsidRPr="009D2891" w:rsidTr="000A41D9">
        <w:trPr>
          <w:jc w:val="center"/>
        </w:trPr>
        <w:tc>
          <w:tcPr>
            <w:tcW w:w="1927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73" style="position:absolute;left:0;text-align:left;margin-left:16.7pt;margin-top:1.9pt;width:12.1pt;height:12.1pt;z-index:251657216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А</w:t>
            </w:r>
          </w:p>
        </w:tc>
        <w:tc>
          <w:tcPr>
            <w:tcW w:w="1918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74" style="position:absolute;left:0;text-align:left;margin-left:15.1pt;margin-top:1.9pt;width:12.1pt;height:12.1pt;z-index:251658240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Б</w:t>
            </w:r>
          </w:p>
        </w:tc>
        <w:tc>
          <w:tcPr>
            <w:tcW w:w="1925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75" style="position:absolute;left:0;text-align:left;margin-left:14.15pt;margin-top:1.9pt;width:12.1pt;height:12.1pt;z-index:251659264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В</w:t>
            </w:r>
          </w:p>
        </w:tc>
        <w:tc>
          <w:tcPr>
            <w:tcW w:w="1919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76" style="position:absolute;left:0;text-align:left;margin-left:13.4pt;margin-top:1.9pt;width:12.1pt;height:12.1pt;z-index:251660288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Г</w:t>
            </w:r>
          </w:p>
        </w:tc>
        <w:tc>
          <w:tcPr>
            <w:tcW w:w="1882" w:type="dxa"/>
          </w:tcPr>
          <w:p w:rsidR="00C05040" w:rsidRPr="00540D05" w:rsidRDefault="00C05040" w:rsidP="00540D05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noProof/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pict>
                <v:rect id="_x0000_s1077" style="position:absolute;left:0;text-align:left;margin-left:17.75pt;margin-top:1.9pt;width:12.1pt;height:12.1pt;z-index:251661312;mso-position-horizontal-relative:text;mso-position-vertical-relative:text"/>
              </w:pict>
            </w:r>
            <w:r w:rsidRPr="00540D05">
              <w:rPr>
                <w:rFonts w:ascii="Times New Roman" w:hAnsi="Times New Roman"/>
                <w:sz w:val="32"/>
                <w:szCs w:val="32"/>
              </w:rPr>
              <w:t>Д</w:t>
            </w:r>
          </w:p>
        </w:tc>
      </w:tr>
    </w:tbl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>
        <w:rPr>
          <w:noProof/>
          <w:lang w:val="ru-RU" w:eastAsia="ru-RU"/>
        </w:rPr>
        <w:pict>
          <v:shape id="_x0000_s1078" type="#_x0000_t75" style="position:absolute;left:0;text-align:left;margin-left:-.05pt;margin-top:14.6pt;width:77.8pt;height:78.25pt;z-index:251652096;visibility:visible;mso-position-horizontal-relative:text;mso-position-vertical-relative:text" stroked="t">
            <v:imagedata r:id="rId11" o:title=""/>
          </v:shape>
        </w:pict>
      </w:r>
      <w:r>
        <w:rPr>
          <w:noProof/>
          <w:lang w:val="ru-RU" w:eastAsia="ru-RU"/>
        </w:rPr>
        <w:pict>
          <v:shape id="_x0000_s1079" type="#_x0000_t75" style="position:absolute;left:0;text-align:left;margin-left:109.35pt;margin-top:14.6pt;width:61.05pt;height:77.9pt;z-index:251653120;visibility:visible;mso-position-horizontal-relative:text;mso-position-vertical-relative:text" stroked="t">
            <v:imagedata r:id="rId12" o:title=""/>
          </v:shape>
        </w:pict>
      </w:r>
      <w:r>
        <w:rPr>
          <w:noProof/>
          <w:lang w:val="ru-RU" w:eastAsia="ru-RU"/>
        </w:rPr>
        <w:pict>
          <v:shape id="_x0000_s1080" type="#_x0000_t75" style="position:absolute;left:0;text-align:left;margin-left:192.35pt;margin-top:14.6pt;width:76.8pt;height:77.8pt;z-index:251655168;visibility:visible;mso-position-horizontal-relative:text;mso-position-vertical-relative:text" stroked="t">
            <v:imagedata r:id="rId13" o:title="" cropbottom="18568f"/>
          </v:shape>
        </w:pict>
      </w:r>
      <w:r>
        <w:rPr>
          <w:noProof/>
          <w:lang w:val="ru-RU" w:eastAsia="ru-RU"/>
        </w:rPr>
        <w:pict>
          <v:shape id="_x0000_s1081" type="#_x0000_t75" style="position:absolute;left:0;text-align:left;margin-left:290.85pt;margin-top:13.9pt;width:69.1pt;height:77.8pt;z-index:251654144;visibility:visible;mso-position-horizontal-relative:text;mso-position-vertical-relative:text" stroked="t">
            <v:imagedata r:id="rId14" o:title="" croptop="3864f" cropbottom="3137f" cropleft="-176f" cropright="6043f"/>
          </v:shape>
        </w:pict>
      </w:r>
      <w:r>
        <w:rPr>
          <w:noProof/>
          <w:lang w:val="ru-RU" w:eastAsia="ru-RU"/>
        </w:rPr>
        <w:pict>
          <v:shape id="_x0000_s1082" type="#_x0000_t75" style="position:absolute;left:0;text-align:left;margin-left:387.85pt;margin-top:13.95pt;width:81.6pt;height:78.5pt;z-index:251656192;visibility:visible;mso-position-horizontal-relative:text;mso-position-vertical-relative:text" stroked="t">
            <v:imagedata r:id="rId15" o:title=""/>
          </v:shape>
        </w:pic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                       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ind w:left="720"/>
        <w:jc w:val="both"/>
        <w:rPr>
          <w:rFonts w:ascii="Times New Roman" w:hAnsi="Times New Roman"/>
          <w:sz w:val="32"/>
          <w:szCs w:val="32"/>
        </w:rPr>
      </w:pP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540D05">
        <w:rPr>
          <w:rFonts w:ascii="Times New Roman" w:hAnsi="Times New Roman"/>
          <w:sz w:val="32"/>
          <w:szCs w:val="32"/>
        </w:rPr>
        <w:t xml:space="preserve">     300 г</w:t>
      </w:r>
      <w:r w:rsidRPr="00540D05">
        <w:rPr>
          <w:rFonts w:ascii="Times New Roman" w:hAnsi="Times New Roman"/>
          <w:sz w:val="32"/>
          <w:szCs w:val="32"/>
        </w:rPr>
        <w:tab/>
      </w:r>
      <w:r w:rsidRPr="00540D05">
        <w:rPr>
          <w:rFonts w:ascii="Times New Roman" w:hAnsi="Times New Roman"/>
          <w:sz w:val="32"/>
          <w:szCs w:val="32"/>
        </w:rPr>
        <w:tab/>
        <w:t xml:space="preserve">     89 г                  920 г</w:t>
      </w:r>
      <w:r w:rsidRPr="00540D05">
        <w:rPr>
          <w:rFonts w:ascii="Times New Roman" w:hAnsi="Times New Roman"/>
          <w:sz w:val="32"/>
          <w:szCs w:val="32"/>
        </w:rPr>
        <w:tab/>
      </w:r>
      <w:r w:rsidRPr="00540D05">
        <w:rPr>
          <w:rFonts w:ascii="Times New Roman" w:hAnsi="Times New Roman"/>
          <w:sz w:val="32"/>
          <w:szCs w:val="32"/>
        </w:rPr>
        <w:tab/>
        <w:t xml:space="preserve">        190 г                  78 г</w:t>
      </w: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ДОПОЛНИТЕЛЬНАЯ ЧАСТЬ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Задания 7 – 10 можно выполнять в любом порядке.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 xml:space="preserve">Постарайся выполнить не меньше трех любых заданий. 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№7.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Заполни таблицу, используя данные текста.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1"/>
        <w:gridCol w:w="3119"/>
        <w:gridCol w:w="4501"/>
      </w:tblGrid>
      <w:tr w:rsidR="00C05040" w:rsidRPr="009D2891" w:rsidTr="000A41D9">
        <w:tc>
          <w:tcPr>
            <w:tcW w:w="195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Животное</w:t>
            </w:r>
          </w:p>
        </w:tc>
        <w:tc>
          <w:tcPr>
            <w:tcW w:w="3119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Количество еды</w:t>
            </w:r>
          </w:p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за день</w:t>
            </w:r>
          </w:p>
        </w:tc>
        <w:tc>
          <w:tcPr>
            <w:tcW w:w="4501" w:type="dxa"/>
            <w:vAlign w:val="center"/>
          </w:tcPr>
          <w:p w:rsidR="00C05040" w:rsidRPr="00540D05" w:rsidRDefault="00C05040" w:rsidP="00540D05">
            <w:pPr>
              <w:pStyle w:val="NoSpacing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540D05">
              <w:rPr>
                <w:rFonts w:ascii="Times New Roman" w:hAnsi="Times New Roman"/>
                <w:b/>
                <w:sz w:val="32"/>
                <w:szCs w:val="32"/>
                <w:lang w:val="ru-RU"/>
              </w:rPr>
              <w:t xml:space="preserve">Кто на первом месте по количеству съедаемой еды за день? </w:t>
            </w:r>
            <w:r w:rsidRPr="00540D05">
              <w:rPr>
                <w:rFonts w:ascii="Times New Roman" w:hAnsi="Times New Roman"/>
                <w:b/>
                <w:sz w:val="32"/>
                <w:szCs w:val="32"/>
              </w:rPr>
              <w:t>Какие места у остальных?</w:t>
            </w: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Сыч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Куница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Дятел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C05040" w:rsidRPr="009D2891" w:rsidTr="000A41D9">
        <w:tc>
          <w:tcPr>
            <w:tcW w:w="195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540D05">
              <w:rPr>
                <w:rFonts w:ascii="Times New Roman" w:hAnsi="Times New Roman"/>
                <w:sz w:val="32"/>
                <w:szCs w:val="32"/>
              </w:rPr>
              <w:t>Белка</w:t>
            </w:r>
          </w:p>
        </w:tc>
        <w:tc>
          <w:tcPr>
            <w:tcW w:w="3119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501" w:type="dxa"/>
          </w:tcPr>
          <w:p w:rsidR="00C05040" w:rsidRPr="00540D05" w:rsidRDefault="00C05040" w:rsidP="00540D05">
            <w:pPr>
              <w:pStyle w:val="NoSpacing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40D05">
        <w:rPr>
          <w:rFonts w:ascii="Times New Roman" w:hAnsi="Times New Roman"/>
          <w:b/>
          <w:sz w:val="32"/>
          <w:szCs w:val="32"/>
        </w:rPr>
        <w:t>Задание №8.</w:t>
      </w:r>
    </w:p>
    <w:p w:rsidR="00C05040" w:rsidRPr="00540D05" w:rsidRDefault="00C05040" w:rsidP="00540D05">
      <w:pPr>
        <w:pStyle w:val="NoSpacing"/>
        <w:spacing w:line="360" w:lineRule="auto"/>
        <w:jc w:val="both"/>
        <w:rPr>
          <w:rFonts w:ascii="Times New Roman" w:hAnsi="Times New Roman"/>
          <w:noProof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shape id="_x0000_s1083" type="#_x0000_t75" style="position:absolute;left:0;text-align:left;margin-left:324.15pt;margin-top:22.65pt;width:63.6pt;height:61.5pt;z-index:251669504;visibility:visible" stroked="t">
            <v:imagedata r:id="rId15" o:title=""/>
          </v:shape>
        </w:pict>
      </w:r>
      <w:r>
        <w:rPr>
          <w:noProof/>
          <w:lang w:val="ru-RU" w:eastAsia="ru-RU"/>
        </w:rPr>
        <w:pict>
          <v:shape id="_x0000_s1084" type="#_x0000_t75" style="position:absolute;left:0;text-align:left;margin-left:248.8pt;margin-top:22.65pt;width:53.55pt;height:59.45pt;z-index:251668480;visibility:visible" stroked="t">
            <v:imagedata r:id="rId17" o:title="" croptop="3864f" cropbottom="3137f" cropleft="-176f" cropright="6043f"/>
          </v:shape>
        </w:pict>
      </w:r>
      <w:r>
        <w:rPr>
          <w:noProof/>
          <w:lang w:val="ru-RU" w:eastAsia="ru-RU"/>
        </w:rPr>
        <w:pict>
          <v:shape id="_x0000_s1085" type="#_x0000_t75" style="position:absolute;left:0;text-align:left;margin-left:177.5pt;margin-top:22.65pt;width:58.7pt;height:59.5pt;z-index:251667456;visibility:visible" stroked="t">
            <v:imagedata r:id="rId18" o:title="" cropbottom="18568f"/>
          </v:shape>
        </w:pict>
      </w:r>
      <w:r>
        <w:rPr>
          <w:noProof/>
          <w:lang w:val="ru-RU" w:eastAsia="ru-RU"/>
        </w:rPr>
        <w:pict>
          <v:shape id="_x0000_s1086" type="#_x0000_t75" style="position:absolute;left:0;text-align:left;margin-left:113.35pt;margin-top:22.65pt;width:47.05pt;height:59.7pt;z-index:251666432;visibility:visible" stroked="t">
            <v:imagedata r:id="rId19" o:title=""/>
          </v:shape>
        </w:pict>
      </w:r>
      <w:r>
        <w:rPr>
          <w:noProof/>
          <w:lang w:val="ru-RU" w:eastAsia="ru-RU"/>
        </w:rPr>
        <w:pict>
          <v:shape id="_x0000_s1087" type="#_x0000_t75" style="position:absolute;left:0;text-align:left;margin-left:34.65pt;margin-top:22.65pt;width:59.3pt;height:59.6pt;z-index:251665408;visibility:visible" stroked="t">
            <v:imagedata r:id="rId20" o:title=""/>
          </v:shape>
        </w:pict>
      </w:r>
      <w:r w:rsidRPr="00540D05">
        <w:rPr>
          <w:rFonts w:ascii="Times New Roman" w:hAnsi="Times New Roman"/>
          <w:noProof/>
          <w:sz w:val="32"/>
          <w:szCs w:val="32"/>
          <w:lang w:val="ru-RU"/>
        </w:rPr>
        <w:t>Укажи стрелкой, чем питаются зимой животные.</w: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shape id="Рисунок 19" o:spid="_x0000_s1088" type="#_x0000_t75" style="position:absolute;left:0;text-align:left;margin-left:226.9pt;margin-top:16.35pt;width:97.55pt;height:61.7pt;z-index:251651072;visibility:visible">
            <v:imagedata r:id="rId21" o:title=""/>
          </v:shape>
        </w:pic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>
        <w:rPr>
          <w:noProof/>
          <w:lang w:val="ru-RU" w:eastAsia="ru-RU"/>
        </w:rPr>
        <w:pict>
          <v:shape id="Рисунок 22" o:spid="_x0000_s1089" type="#_x0000_t75" style="position:absolute;left:0;text-align:left;margin-left:323.2pt;margin-top:9.95pt;width:61.55pt;height:38.35pt;z-index:251672576;visibility:visible">
            <v:imagedata r:id="rId22" o:title="" blacklevel="3277f"/>
          </v:shape>
        </w:pict>
      </w:r>
      <w:r>
        <w:rPr>
          <w:noProof/>
          <w:lang w:val="ru-RU" w:eastAsia="ru-RU"/>
        </w:rPr>
        <w:pict>
          <v:shape id="Рисунок 13" o:spid="_x0000_s1090" type="#_x0000_t75" style="position:absolute;left:0;text-align:left;margin-left:150.2pt;margin-top:-.35pt;width:68.35pt;height:48.6pt;z-index:251671552;visibility:visible">
            <v:imagedata r:id="rId23" o:title="" cropleft="6194f" cropright="6082f"/>
          </v:shape>
        </w:pict>
      </w:r>
      <w:r>
        <w:rPr>
          <w:noProof/>
          <w:lang w:val="ru-RU" w:eastAsia="ru-RU"/>
        </w:rPr>
        <w:pict>
          <v:shape id="_x0000_s1091" type="#_x0000_t75" style="position:absolute;left:0;text-align:left;margin-left:64.05pt;margin-top:-.35pt;width:45.25pt;height:48.6pt;z-index:251670528;visibility:visible">
            <v:imagedata r:id="rId24" o:title=""/>
          </v:shape>
        </w:pict>
      </w:r>
    </w:p>
    <w:p w:rsidR="00C05040" w:rsidRPr="00540D05" w:rsidRDefault="00C05040" w:rsidP="00540D05">
      <w:pPr>
        <w:pStyle w:val="NoSpacing"/>
        <w:spacing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spacing w:before="120" w:line="36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№9.</w:t>
      </w:r>
    </w:p>
    <w:p w:rsidR="00C05040" w:rsidRPr="00540D05" w:rsidRDefault="00C05040" w:rsidP="00540D05">
      <w:pPr>
        <w:pStyle w:val="NoSpacing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В охране природы маленьких дел нет. А что ты делаешь, чтобы сохранить природу? _______________________________________________________________</w:t>
      </w:r>
    </w:p>
    <w:p w:rsidR="00C05040" w:rsidRPr="00540D05" w:rsidRDefault="00C05040" w:rsidP="00540D05">
      <w:pPr>
        <w:pStyle w:val="NoSpacing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</w:t>
      </w:r>
      <w:r>
        <w:rPr>
          <w:rFonts w:ascii="Times New Roman" w:hAnsi="Times New Roman"/>
          <w:sz w:val="32"/>
          <w:szCs w:val="32"/>
          <w:lang w:val="ru-RU"/>
        </w:rPr>
        <w:t>_________________________________________________</w:t>
      </w:r>
    </w:p>
    <w:p w:rsidR="00C05040" w:rsidRPr="00540D05" w:rsidRDefault="00C05040" w:rsidP="00540D05">
      <w:pPr>
        <w:pStyle w:val="NoSpacing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C05040" w:rsidRPr="00540D05" w:rsidRDefault="00C05040" w:rsidP="00540D05">
      <w:pPr>
        <w:pStyle w:val="NoSpacing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40D05">
        <w:rPr>
          <w:rFonts w:ascii="Times New Roman" w:hAnsi="Times New Roman"/>
          <w:b/>
          <w:sz w:val="32"/>
          <w:szCs w:val="32"/>
          <w:lang w:val="ru-RU"/>
        </w:rPr>
        <w:t>Задание №10.</w:t>
      </w:r>
    </w:p>
    <w:p w:rsidR="00C05040" w:rsidRDefault="00C05040" w:rsidP="00540D05">
      <w:pPr>
        <w:pStyle w:val="NoSpacing"/>
        <w:jc w:val="both"/>
        <w:rPr>
          <w:rFonts w:ascii="Times New Roman" w:hAnsi="Times New Roman"/>
          <w:sz w:val="32"/>
          <w:szCs w:val="32"/>
          <w:lang w:val="ru-RU"/>
        </w:rPr>
      </w:pPr>
      <w:r w:rsidRPr="00540D05">
        <w:rPr>
          <w:rFonts w:ascii="Times New Roman" w:hAnsi="Times New Roman"/>
          <w:sz w:val="32"/>
          <w:szCs w:val="32"/>
          <w:lang w:val="ru-RU"/>
        </w:rPr>
        <w:t xml:space="preserve">Жилища животных имеют разные названия. Какие ты знаешь названия жилища? </w:t>
      </w:r>
      <w:r w:rsidRPr="00540D05">
        <w:rPr>
          <w:rFonts w:ascii="Times New Roman" w:hAnsi="Times New Roman"/>
          <w:sz w:val="32"/>
          <w:szCs w:val="32"/>
        </w:rPr>
        <w:t>Напиши. _______________________________________________</w:t>
      </w:r>
    </w:p>
    <w:p w:rsidR="00C05040" w:rsidRPr="00A100F6" w:rsidRDefault="00C05040" w:rsidP="00540D05">
      <w:pPr>
        <w:pStyle w:val="NoSpacing"/>
        <w:jc w:val="both"/>
        <w:rPr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>______________________________________________________________________________________________________________________________</w:t>
      </w:r>
    </w:p>
    <w:sectPr w:rsidR="00C05040" w:rsidRPr="00A100F6" w:rsidSect="00540D05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807DA6"/>
    <w:multiLevelType w:val="hybridMultilevel"/>
    <w:tmpl w:val="4AA624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C677D64"/>
    <w:multiLevelType w:val="hybridMultilevel"/>
    <w:tmpl w:val="6FE4E0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07A16C6"/>
    <w:multiLevelType w:val="hybridMultilevel"/>
    <w:tmpl w:val="43625250"/>
    <w:lvl w:ilvl="0" w:tplc="4F200E2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9DF3DF9"/>
    <w:multiLevelType w:val="hybridMultilevel"/>
    <w:tmpl w:val="0FF4580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5555"/>
    <w:rsid w:val="000A41D9"/>
    <w:rsid w:val="00222483"/>
    <w:rsid w:val="002D5093"/>
    <w:rsid w:val="00344E14"/>
    <w:rsid w:val="00444097"/>
    <w:rsid w:val="00540D05"/>
    <w:rsid w:val="0055096B"/>
    <w:rsid w:val="00655020"/>
    <w:rsid w:val="007103A1"/>
    <w:rsid w:val="00720880"/>
    <w:rsid w:val="00850698"/>
    <w:rsid w:val="009D2891"/>
    <w:rsid w:val="00A100F6"/>
    <w:rsid w:val="00C05040"/>
    <w:rsid w:val="00E66DE3"/>
    <w:rsid w:val="00F245D2"/>
    <w:rsid w:val="00F25555"/>
    <w:rsid w:val="00F65F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0880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basedOn w:val="Normal"/>
    <w:uiPriority w:val="99"/>
    <w:qFormat/>
    <w:rsid w:val="00F25555"/>
    <w:pPr>
      <w:spacing w:after="0" w:line="240" w:lineRule="auto"/>
    </w:pPr>
    <w:rPr>
      <w:lang w:val="en-US" w:eastAsia="en-US"/>
    </w:rPr>
  </w:style>
  <w:style w:type="character" w:styleId="Hyperlink">
    <w:name w:val="Hyperlink"/>
    <w:basedOn w:val="DefaultParagraphFont"/>
    <w:uiPriority w:val="99"/>
    <w:rsid w:val="00F245D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fantazery.moy.su/publ/12-1-0-97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</TotalTime>
  <Pages>14</Pages>
  <Words>1834</Words>
  <Characters>10455</Characters>
  <Application>Microsoft Office Outlook</Application>
  <DocSecurity>0</DocSecurity>
  <Lines>0</Lines>
  <Paragraphs>0</Paragraphs>
  <ScaleCrop>false</ScaleCrop>
  <Company>Ya Blondinko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 </cp:lastModifiedBy>
  <cp:revision>5</cp:revision>
  <dcterms:created xsi:type="dcterms:W3CDTF">2012-12-26T16:12:00Z</dcterms:created>
  <dcterms:modified xsi:type="dcterms:W3CDTF">2015-01-10T04:30:00Z</dcterms:modified>
</cp:coreProperties>
</file>